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6"/>
        <w:gridCol w:w="7417"/>
      </w:tblGrid>
      <w:tr w:rsidR="006527B8" w:rsidRPr="006527B8" w14:paraId="5CADC14C" w14:textId="77777777" w:rsidTr="00AE17CE">
        <w:tc>
          <w:tcPr>
            <w:tcW w:w="1980" w:type="dxa"/>
          </w:tcPr>
          <w:p w14:paraId="47830407" w14:textId="77777777" w:rsidR="00EC1194" w:rsidRPr="006527B8" w:rsidRDefault="00EC1194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6527B8">
              <w:rPr>
                <w:rFonts w:ascii="Calibri" w:hAnsi="Calibri"/>
                <w:b/>
                <w:noProof/>
                <w:sz w:val="22"/>
                <w:szCs w:val="22"/>
              </w:rPr>
              <w:t>Program:</w:t>
            </w:r>
          </w:p>
        </w:tc>
        <w:tc>
          <w:tcPr>
            <w:tcW w:w="8216" w:type="dxa"/>
          </w:tcPr>
          <w:p w14:paraId="083E64CD" w14:textId="77777777" w:rsidR="00EC1194" w:rsidRPr="006527B8" w:rsidRDefault="00EC1194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6527B8">
              <w:rPr>
                <w:rFonts w:ascii="Calibri" w:hAnsi="Calibri"/>
                <w:b/>
                <w:noProof/>
                <w:sz w:val="22"/>
                <w:szCs w:val="22"/>
              </w:rPr>
              <w:t>Programul “Regiunea Centru”</w:t>
            </w:r>
          </w:p>
        </w:tc>
      </w:tr>
      <w:tr w:rsidR="006527B8" w:rsidRPr="006527B8" w14:paraId="382E76FF" w14:textId="77777777" w:rsidTr="00AE17CE">
        <w:tc>
          <w:tcPr>
            <w:tcW w:w="1980" w:type="dxa"/>
          </w:tcPr>
          <w:p w14:paraId="10DD5CA0" w14:textId="77777777" w:rsidR="00EC1194" w:rsidRPr="006527B8" w:rsidRDefault="00EC1194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6527B8">
              <w:rPr>
                <w:rFonts w:ascii="Calibri" w:hAnsi="Calibri"/>
                <w:b/>
                <w:noProof/>
                <w:sz w:val="22"/>
                <w:szCs w:val="22"/>
              </w:rPr>
              <w:t>Prioritate:</w:t>
            </w:r>
          </w:p>
        </w:tc>
        <w:tc>
          <w:tcPr>
            <w:tcW w:w="8216" w:type="dxa"/>
          </w:tcPr>
          <w:p w14:paraId="17371BB4" w14:textId="77777777" w:rsidR="00EC1194" w:rsidRPr="006527B8" w:rsidRDefault="00EC1194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6527B8">
              <w:rPr>
                <w:rFonts w:ascii="Calibri" w:hAnsi="Calibri"/>
                <w:b/>
                <w:noProof/>
                <w:sz w:val="22"/>
                <w:szCs w:val="22"/>
              </w:rPr>
              <w:t>PRIORITATEA 7:O REGIUNE CU TURISM SUSTENABIL</w:t>
            </w:r>
          </w:p>
        </w:tc>
      </w:tr>
      <w:tr w:rsidR="006527B8" w:rsidRPr="006527B8" w14:paraId="6974B9C1" w14:textId="77777777" w:rsidTr="00AE17CE">
        <w:tc>
          <w:tcPr>
            <w:tcW w:w="1980" w:type="dxa"/>
          </w:tcPr>
          <w:p w14:paraId="6997EDB9" w14:textId="77777777" w:rsidR="00EC1194" w:rsidRPr="006527B8" w:rsidRDefault="00EC1194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6527B8">
              <w:rPr>
                <w:rFonts w:ascii="Calibri" w:hAnsi="Calibri"/>
                <w:b/>
                <w:noProof/>
                <w:sz w:val="22"/>
                <w:szCs w:val="22"/>
              </w:rPr>
              <w:t>Obiectiv specific:</w:t>
            </w:r>
          </w:p>
        </w:tc>
        <w:tc>
          <w:tcPr>
            <w:tcW w:w="8216" w:type="dxa"/>
          </w:tcPr>
          <w:p w14:paraId="0487D14A" w14:textId="77777777" w:rsidR="00EC1194" w:rsidRPr="006527B8" w:rsidRDefault="00EC1194" w:rsidP="00AE17CE">
            <w:pPr>
              <w:jc w:val="both"/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6527B8">
              <w:rPr>
                <w:rFonts w:ascii="Calibri" w:hAnsi="Calibri"/>
                <w:b/>
                <w:noProof/>
                <w:sz w:val="22"/>
                <w:szCs w:val="22"/>
              </w:rPr>
              <w:t>4.6. Creșterea rolului culturii și al turismului durabil în dezvoltarea economică, incluziunea socială și inovarea socială</w:t>
            </w:r>
          </w:p>
        </w:tc>
      </w:tr>
      <w:tr w:rsidR="006527B8" w:rsidRPr="006527B8" w14:paraId="3F54A362" w14:textId="77777777" w:rsidTr="00AE17CE">
        <w:tc>
          <w:tcPr>
            <w:tcW w:w="1980" w:type="dxa"/>
          </w:tcPr>
          <w:p w14:paraId="3E0711F5" w14:textId="77777777" w:rsidR="00EC1194" w:rsidRPr="006527B8" w:rsidRDefault="00EC1194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6527B8">
              <w:rPr>
                <w:rFonts w:ascii="Calibri" w:hAnsi="Calibri"/>
                <w:b/>
                <w:noProof/>
                <w:sz w:val="22"/>
                <w:szCs w:val="22"/>
              </w:rPr>
              <w:t>Acțiunea/Interventia (daca e cazul)</w:t>
            </w:r>
          </w:p>
          <w:p w14:paraId="3048AC9C" w14:textId="77777777" w:rsidR="00EC1194" w:rsidRPr="006527B8" w:rsidRDefault="00EC1194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</w:p>
          <w:p w14:paraId="6F12B6E2" w14:textId="77777777" w:rsidR="00EC1194" w:rsidRPr="006527B8" w:rsidRDefault="00EC1194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6527B8">
              <w:rPr>
                <w:rFonts w:ascii="Calibri" w:hAnsi="Calibri"/>
                <w:b/>
                <w:noProof/>
                <w:sz w:val="22"/>
                <w:szCs w:val="22"/>
              </w:rPr>
              <w:t>Apel de proiecte:</w:t>
            </w:r>
          </w:p>
        </w:tc>
        <w:tc>
          <w:tcPr>
            <w:tcW w:w="8216" w:type="dxa"/>
          </w:tcPr>
          <w:p w14:paraId="3BFEF09E" w14:textId="77777777" w:rsidR="00EC1194" w:rsidRPr="006527B8" w:rsidRDefault="00EC1194" w:rsidP="00AE17CE">
            <w:pPr>
              <w:pStyle w:val="Default"/>
              <w:jc w:val="both"/>
              <w:rPr>
                <w:b/>
                <w:noProof/>
                <w:color w:val="auto"/>
                <w:sz w:val="22"/>
                <w:szCs w:val="22"/>
                <w:lang w:eastAsia="de-DE"/>
              </w:rPr>
            </w:pPr>
            <w:r w:rsidRPr="006527B8">
              <w:rPr>
                <w:b/>
                <w:noProof/>
                <w:color w:val="auto"/>
                <w:sz w:val="22"/>
                <w:szCs w:val="22"/>
                <w:lang w:eastAsia="de-DE"/>
              </w:rPr>
              <w:t>Acțiunea 7.2 Creșterea incluziunii sociale a copiilor și tinerilor prin dezvoltarea activelor turistice publice și a serviciilor turistice adresate lor</w:t>
            </w:r>
          </w:p>
          <w:p w14:paraId="3E61A242" w14:textId="77777777" w:rsidR="00EC1194" w:rsidRPr="006527B8" w:rsidRDefault="00EC1194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6527B8">
              <w:rPr>
                <w:rFonts w:ascii="Calibri" w:hAnsi="Calibri"/>
                <w:b/>
                <w:noProof/>
                <w:sz w:val="22"/>
                <w:szCs w:val="22"/>
              </w:rPr>
              <w:t>&lt;titlu Apel&gt;</w:t>
            </w:r>
          </w:p>
          <w:p w14:paraId="429A950B" w14:textId="77777777" w:rsidR="00EC1194" w:rsidRPr="006527B8" w:rsidRDefault="00EC1194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</w:p>
        </w:tc>
      </w:tr>
      <w:tr w:rsidR="006527B8" w:rsidRPr="006527B8" w14:paraId="390036AD" w14:textId="77777777" w:rsidTr="00AE17CE">
        <w:tc>
          <w:tcPr>
            <w:tcW w:w="1980" w:type="dxa"/>
          </w:tcPr>
          <w:p w14:paraId="2D0CBF05" w14:textId="77777777" w:rsidR="00EC1194" w:rsidRPr="006527B8" w:rsidRDefault="00EC1194" w:rsidP="00AE17CE">
            <w:pPr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6527B8">
              <w:rPr>
                <w:rFonts w:ascii="Calibri" w:hAnsi="Calibri"/>
                <w:b/>
                <w:sz w:val="22"/>
                <w:szCs w:val="22"/>
                <w:lang w:eastAsia="en-US"/>
              </w:rPr>
              <w:t>Cod SMIS:</w:t>
            </w:r>
          </w:p>
        </w:tc>
        <w:tc>
          <w:tcPr>
            <w:tcW w:w="8216" w:type="dxa"/>
          </w:tcPr>
          <w:p w14:paraId="5D08E32E" w14:textId="4A8BD4B1" w:rsidR="00EC1194" w:rsidRPr="006527B8" w:rsidRDefault="00EC1194" w:rsidP="00AE17CE">
            <w:pPr>
              <w:rPr>
                <w:rFonts w:ascii="Calibri" w:hAnsi="Calibri"/>
                <w:sz w:val="22"/>
                <w:szCs w:val="22"/>
                <w:highlight w:val="lightGray"/>
                <w:lang w:eastAsia="en-US"/>
              </w:rPr>
            </w:pPr>
            <w:r w:rsidRPr="006527B8">
              <w:rPr>
                <w:rFonts w:ascii="Calibri" w:hAnsi="Calibri"/>
                <w:sz w:val="22"/>
                <w:szCs w:val="22"/>
                <w:highlight w:val="lightGray"/>
                <w:lang w:eastAsia="en-US"/>
              </w:rPr>
              <w:t>&lt;cod SMIS&gt;</w:t>
            </w:r>
          </w:p>
        </w:tc>
      </w:tr>
    </w:tbl>
    <w:p w14:paraId="6729E682" w14:textId="44F3872C" w:rsidR="00542F08" w:rsidRPr="006527B8" w:rsidRDefault="00542F08" w:rsidP="00542F08">
      <w:pPr>
        <w:tabs>
          <w:tab w:val="center" w:pos="4536"/>
          <w:tab w:val="right" w:pos="9072"/>
        </w:tabs>
        <w:jc w:val="right"/>
        <w:rPr>
          <w:rFonts w:ascii="Calibri" w:hAnsi="Calibri" w:cs="Calibri"/>
          <w:b/>
          <w:sz w:val="22"/>
          <w:szCs w:val="22"/>
          <w:lang w:val="pt-BR" w:eastAsia="en-US"/>
        </w:rPr>
      </w:pPr>
      <w:r w:rsidRPr="006527B8">
        <w:rPr>
          <w:rFonts w:ascii="Calibri" w:hAnsi="Calibri" w:cs="Calibri"/>
          <w:b/>
          <w:sz w:val="22"/>
          <w:szCs w:val="22"/>
          <w:lang w:val="pt-BR" w:eastAsia="en-US"/>
        </w:rPr>
        <w:t>Anexa 1</w:t>
      </w:r>
      <w:r w:rsidR="00E0123C" w:rsidRPr="006527B8">
        <w:rPr>
          <w:rFonts w:ascii="Calibri" w:hAnsi="Calibri" w:cs="Calibri"/>
          <w:b/>
          <w:sz w:val="22"/>
          <w:szCs w:val="22"/>
          <w:lang w:val="pt-BR" w:eastAsia="en-US"/>
        </w:rPr>
        <w:t>6</w:t>
      </w:r>
    </w:p>
    <w:p w14:paraId="4D7CFB1E" w14:textId="77777777" w:rsidR="00542F08" w:rsidRPr="006527B8" w:rsidRDefault="00542F08" w:rsidP="00542F08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  <w:lang w:val="pt-BR" w:eastAsia="en-US"/>
        </w:rPr>
      </w:pPr>
    </w:p>
    <w:p w14:paraId="4EBA8B55" w14:textId="77777777" w:rsidR="00542F08" w:rsidRPr="006527B8" w:rsidRDefault="00542F08" w:rsidP="00542F08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  <w:lang w:val="pt-BR" w:eastAsia="en-US"/>
        </w:rPr>
      </w:pPr>
    </w:p>
    <w:p w14:paraId="0E5D021B" w14:textId="556FF7AB" w:rsidR="00542F08" w:rsidRPr="006527B8" w:rsidRDefault="00E0123C" w:rsidP="006527B8">
      <w:pPr>
        <w:tabs>
          <w:tab w:val="left" w:pos="4125"/>
        </w:tabs>
        <w:rPr>
          <w:rFonts w:ascii="Calibri" w:hAnsi="Calibri" w:cs="Calibri"/>
          <w:sz w:val="22"/>
          <w:szCs w:val="22"/>
          <w:lang w:val="pt-BR" w:eastAsia="en-US"/>
        </w:rPr>
      </w:pPr>
      <w:r w:rsidRPr="006527B8">
        <w:rPr>
          <w:rFonts w:ascii="Calibri" w:hAnsi="Calibri" w:cs="Calibri"/>
          <w:sz w:val="22"/>
          <w:szCs w:val="22"/>
          <w:lang w:val="pt-BR" w:eastAsia="en-US"/>
        </w:rPr>
        <w:tab/>
      </w:r>
    </w:p>
    <w:p w14:paraId="21266D13" w14:textId="77777777" w:rsidR="00542F08" w:rsidRPr="006527B8" w:rsidRDefault="00542F08" w:rsidP="00542F08">
      <w:pPr>
        <w:shd w:val="clear" w:color="auto" w:fill="E6E6E6"/>
        <w:jc w:val="center"/>
        <w:rPr>
          <w:rFonts w:ascii="Calibri" w:hAnsi="Calibri" w:cs="Calibri"/>
          <w:b/>
          <w:bCs/>
          <w:snapToGrid w:val="0"/>
          <w:sz w:val="22"/>
          <w:szCs w:val="22"/>
          <w:lang w:eastAsia="en-US"/>
        </w:rPr>
      </w:pPr>
      <w:r w:rsidRPr="006527B8">
        <w:rPr>
          <w:rFonts w:ascii="Calibri" w:hAnsi="Calibri" w:cs="Calibri"/>
          <w:b/>
          <w:bCs/>
          <w:snapToGrid w:val="0"/>
          <w:sz w:val="22"/>
          <w:szCs w:val="22"/>
          <w:lang w:eastAsia="en-US"/>
        </w:rPr>
        <w:t xml:space="preserve">Tabel centralizator numere cadastrale </w:t>
      </w:r>
      <w:r w:rsidR="00085CCD" w:rsidRPr="006527B8">
        <w:rPr>
          <w:rFonts w:ascii="Calibri" w:hAnsi="Calibri" w:cs="Calibri"/>
          <w:b/>
          <w:bCs/>
          <w:snapToGrid w:val="0"/>
          <w:sz w:val="22"/>
          <w:szCs w:val="22"/>
          <w:lang w:eastAsia="en-US"/>
        </w:rPr>
        <w:t>și</w:t>
      </w:r>
      <w:r w:rsidRPr="006527B8">
        <w:rPr>
          <w:rFonts w:ascii="Calibri" w:hAnsi="Calibri" w:cs="Calibri"/>
          <w:b/>
          <w:bCs/>
          <w:snapToGrid w:val="0"/>
          <w:sz w:val="22"/>
          <w:szCs w:val="22"/>
          <w:lang w:eastAsia="en-US"/>
        </w:rPr>
        <w:t xml:space="preserve"> obiective de </w:t>
      </w:r>
      <w:r w:rsidR="00085CCD" w:rsidRPr="006527B8">
        <w:rPr>
          <w:rFonts w:ascii="Calibri" w:hAnsi="Calibri" w:cs="Calibri"/>
          <w:b/>
          <w:bCs/>
          <w:snapToGrid w:val="0"/>
          <w:sz w:val="22"/>
          <w:szCs w:val="22"/>
          <w:lang w:eastAsia="en-US"/>
        </w:rPr>
        <w:t>investiție</w:t>
      </w:r>
    </w:p>
    <w:p w14:paraId="5A332C45" w14:textId="77777777" w:rsidR="00542F08" w:rsidRPr="006527B8" w:rsidRDefault="00542F08" w:rsidP="00542F08">
      <w:pPr>
        <w:spacing w:before="120" w:after="120"/>
        <w:rPr>
          <w:rFonts w:ascii="Calibri" w:hAnsi="Calibri" w:cs="Calibri"/>
          <w:sz w:val="22"/>
          <w:szCs w:val="22"/>
          <w:lang w:eastAsia="en-US"/>
        </w:rPr>
      </w:pPr>
    </w:p>
    <w:p w14:paraId="78364002" w14:textId="77777777" w:rsidR="00542F08" w:rsidRPr="006527B8" w:rsidRDefault="00542F08" w:rsidP="00542F08">
      <w:pPr>
        <w:spacing w:before="120" w:after="120"/>
        <w:rPr>
          <w:rFonts w:ascii="Calibri" w:hAnsi="Calibri" w:cs="Calibri"/>
          <w:sz w:val="22"/>
          <w:szCs w:val="22"/>
          <w:lang w:eastAsia="en-US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583"/>
        <w:gridCol w:w="1985"/>
        <w:gridCol w:w="1417"/>
        <w:gridCol w:w="1559"/>
        <w:gridCol w:w="2386"/>
      </w:tblGrid>
      <w:tr w:rsidR="006527B8" w:rsidRPr="006527B8" w14:paraId="217FD793" w14:textId="77777777" w:rsidTr="008F3CFD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290F9" w14:textId="77777777" w:rsidR="00542F08" w:rsidRPr="006527B8" w:rsidRDefault="00542F08" w:rsidP="00542F08">
            <w:pPr>
              <w:spacing w:before="120" w:after="12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6527B8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58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0913A" w14:textId="77777777" w:rsidR="00542F08" w:rsidRPr="006527B8" w:rsidRDefault="00542F08" w:rsidP="00542F08">
            <w:pPr>
              <w:spacing w:before="120" w:after="12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6527B8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ro-RO"/>
              </w:rPr>
              <w:t>Nr. carte funciară</w:t>
            </w:r>
          </w:p>
        </w:tc>
        <w:tc>
          <w:tcPr>
            <w:tcW w:w="1985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01FB5" w14:textId="77777777" w:rsidR="00542F08" w:rsidRPr="006527B8" w:rsidRDefault="00542F08" w:rsidP="00542F08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6527B8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Număr cadastral </w:t>
            </w:r>
          </w:p>
          <w:p w14:paraId="6A1D4116" w14:textId="77777777" w:rsidR="00542F08" w:rsidRPr="006527B8" w:rsidRDefault="00542F08" w:rsidP="00542F08">
            <w:pPr>
              <w:spacing w:before="120" w:after="12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41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6DD21" w14:textId="77777777" w:rsidR="00542F08" w:rsidRPr="006527B8" w:rsidRDefault="00085CCD" w:rsidP="00542F08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6527B8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Suprafață</w:t>
            </w:r>
          </w:p>
          <w:p w14:paraId="426E29A8" w14:textId="77777777" w:rsidR="00542F08" w:rsidRPr="006527B8" w:rsidRDefault="00542F08" w:rsidP="0083396A">
            <w:pPr>
              <w:spacing w:before="120" w:after="12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6527B8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(mp)</w:t>
            </w:r>
            <w:r w:rsidR="0057715F" w:rsidRPr="006527B8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teren </w:t>
            </w:r>
            <w:r w:rsidR="0083396A" w:rsidRPr="006527B8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ș</w:t>
            </w:r>
            <w:r w:rsidR="0057715F" w:rsidRPr="006527B8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i/sau </w:t>
            </w:r>
            <w:r w:rsidR="00085CCD" w:rsidRPr="006527B8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clădire</w:t>
            </w:r>
          </w:p>
        </w:tc>
        <w:tc>
          <w:tcPr>
            <w:tcW w:w="155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0F6D0" w14:textId="77777777" w:rsidR="00542F08" w:rsidRPr="006527B8" w:rsidRDefault="00542F08" w:rsidP="00542F08">
            <w:pPr>
              <w:spacing w:before="120" w:after="24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6527B8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Obiectiv de </w:t>
            </w:r>
            <w:r w:rsidR="00085CCD" w:rsidRPr="006527B8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investiție</w:t>
            </w:r>
            <w:r w:rsidRPr="006527B8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aferent proiectului*</w:t>
            </w:r>
          </w:p>
          <w:p w14:paraId="324948CE" w14:textId="77777777" w:rsidR="00542F08" w:rsidRPr="006527B8" w:rsidRDefault="00542F08" w:rsidP="00542F08">
            <w:pPr>
              <w:spacing w:before="120" w:after="24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23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AC600" w14:textId="77777777" w:rsidR="008F3CFD" w:rsidRPr="006527B8" w:rsidRDefault="00542F08" w:rsidP="00542F08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6527B8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Istoric </w:t>
            </w:r>
          </w:p>
          <w:p w14:paraId="410ACC8F" w14:textId="77777777" w:rsidR="00542F08" w:rsidRPr="006527B8" w:rsidRDefault="00542F08" w:rsidP="00542F08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6527B8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(dacă este cazul)</w:t>
            </w:r>
          </w:p>
          <w:p w14:paraId="56566CA1" w14:textId="77777777" w:rsidR="00542F08" w:rsidRPr="006527B8" w:rsidRDefault="00542F08" w:rsidP="00542F08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</w:p>
          <w:p w14:paraId="4C923ECB" w14:textId="77777777" w:rsidR="00542F08" w:rsidRPr="006527B8" w:rsidRDefault="00542F08" w:rsidP="00542F08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6527B8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Se vor </w:t>
            </w:r>
            <w:r w:rsidR="00085CCD" w:rsidRPr="006527B8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menționa</w:t>
            </w:r>
            <w:r w:rsidRPr="006527B8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actele privind dezmembrările </w:t>
            </w:r>
            <w:r w:rsidR="00085CCD" w:rsidRPr="006527B8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și</w:t>
            </w:r>
            <w:r w:rsidRPr="006527B8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alipirile, etc</w:t>
            </w:r>
            <w:r w:rsidR="0083396A" w:rsidRPr="006527B8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.</w:t>
            </w:r>
            <w:r w:rsidRPr="006527B8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 </w:t>
            </w:r>
          </w:p>
        </w:tc>
      </w:tr>
      <w:tr w:rsidR="006527B8" w:rsidRPr="006527B8" w14:paraId="440B3E7B" w14:textId="77777777" w:rsidTr="008F3CFD">
        <w:trPr>
          <w:trHeight w:val="517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DF679" w14:textId="77777777" w:rsidR="00542F08" w:rsidRPr="006527B8" w:rsidRDefault="00542F08" w:rsidP="00542F08">
            <w:pPr>
              <w:spacing w:before="120" w:after="120"/>
              <w:jc w:val="center"/>
              <w:rPr>
                <w:rFonts w:ascii="Calibri" w:eastAsia="Calibri" w:hAnsi="Calibri" w:cs="Calibri"/>
                <w:sz w:val="22"/>
                <w:szCs w:val="22"/>
                <w:lang w:eastAsia="ro-RO"/>
              </w:rPr>
            </w:pPr>
          </w:p>
        </w:tc>
        <w:tc>
          <w:tcPr>
            <w:tcW w:w="15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55227" w14:textId="77777777" w:rsidR="00542F08" w:rsidRPr="006527B8" w:rsidRDefault="00542F08" w:rsidP="00542F08">
            <w:pPr>
              <w:spacing w:before="120" w:after="120"/>
              <w:jc w:val="center"/>
              <w:rPr>
                <w:rFonts w:ascii="Calibri" w:eastAsia="Calibri" w:hAnsi="Calibri" w:cs="Calibri"/>
                <w:sz w:val="22"/>
                <w:szCs w:val="22"/>
                <w:lang w:eastAsia="ro-RO"/>
              </w:rPr>
            </w:pPr>
          </w:p>
        </w:tc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D85F9" w14:textId="77777777" w:rsidR="00542F08" w:rsidRPr="006527B8" w:rsidRDefault="00542F08" w:rsidP="00542F08">
            <w:pPr>
              <w:spacing w:before="120" w:after="120"/>
              <w:jc w:val="center"/>
              <w:rPr>
                <w:rFonts w:ascii="Calibri" w:eastAsia="Calibri" w:hAnsi="Calibri" w:cs="Calibri"/>
                <w:sz w:val="22"/>
                <w:szCs w:val="22"/>
                <w:lang w:eastAsia="ro-RO"/>
              </w:rPr>
            </w:pP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97932" w14:textId="77777777" w:rsidR="00542F08" w:rsidRPr="006527B8" w:rsidRDefault="00542F08" w:rsidP="00542F08">
            <w:pPr>
              <w:spacing w:before="120" w:after="120"/>
              <w:jc w:val="center"/>
              <w:rPr>
                <w:rFonts w:ascii="Calibri" w:eastAsia="Calibri" w:hAnsi="Calibri" w:cs="Calibri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B67E6" w14:textId="77777777" w:rsidR="00542F08" w:rsidRPr="006527B8" w:rsidRDefault="00542F08" w:rsidP="00542F08">
            <w:pPr>
              <w:spacing w:before="120" w:after="120"/>
              <w:jc w:val="center"/>
              <w:rPr>
                <w:rFonts w:ascii="Calibri" w:eastAsia="Calibri" w:hAnsi="Calibri" w:cs="Calibri"/>
                <w:sz w:val="22"/>
                <w:szCs w:val="22"/>
                <w:lang w:eastAsia="ro-RO"/>
              </w:rPr>
            </w:pPr>
          </w:p>
        </w:tc>
        <w:tc>
          <w:tcPr>
            <w:tcW w:w="23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DE29D" w14:textId="77777777" w:rsidR="00542F08" w:rsidRPr="006527B8" w:rsidRDefault="00542F08" w:rsidP="00542F08">
            <w:pPr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  <w:lang w:eastAsia="ro-RO"/>
              </w:rPr>
            </w:pPr>
          </w:p>
        </w:tc>
      </w:tr>
      <w:tr w:rsidR="006527B8" w:rsidRPr="006527B8" w14:paraId="3B8FEE72" w14:textId="77777777" w:rsidTr="008F3CFD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68DD48" w14:textId="77777777" w:rsidR="00542F08" w:rsidRPr="006527B8" w:rsidRDefault="00542F08" w:rsidP="00542F08">
            <w:pPr>
              <w:spacing w:before="120" w:after="120"/>
              <w:rPr>
                <w:rFonts w:ascii="Calibri" w:eastAsia="Calibri" w:hAnsi="Calibri" w:cs="Calibri"/>
                <w:sz w:val="22"/>
                <w:szCs w:val="22"/>
                <w:lang w:eastAsia="ro-RO"/>
              </w:rPr>
            </w:pPr>
            <w:r w:rsidRPr="006527B8">
              <w:rPr>
                <w:rFonts w:ascii="Calibri" w:hAnsi="Calibri" w:cs="Calibri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E0E57" w14:textId="77777777" w:rsidR="00542F08" w:rsidRPr="006527B8" w:rsidRDefault="00542F08" w:rsidP="00542F08">
            <w:pPr>
              <w:spacing w:before="120" w:after="120"/>
              <w:rPr>
                <w:rFonts w:ascii="Calibri" w:eastAsia="Calibri" w:hAnsi="Calibri" w:cs="Calibri"/>
                <w:sz w:val="22"/>
                <w:szCs w:val="22"/>
                <w:lang w:eastAsia="ro-RO"/>
              </w:rPr>
            </w:pPr>
            <w:r w:rsidRPr="006527B8">
              <w:rPr>
                <w:rFonts w:ascii="Calibri" w:hAnsi="Calibri" w:cs="Calibri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78EAC3" w14:textId="77777777" w:rsidR="00542F08" w:rsidRPr="006527B8" w:rsidRDefault="00542F08" w:rsidP="00542F08">
            <w:pPr>
              <w:spacing w:before="120" w:after="120"/>
              <w:rPr>
                <w:rFonts w:ascii="Calibri" w:eastAsia="Calibri" w:hAnsi="Calibri" w:cs="Calibri"/>
                <w:sz w:val="22"/>
                <w:szCs w:val="22"/>
                <w:lang w:eastAsia="ro-RO"/>
              </w:rPr>
            </w:pPr>
            <w:r w:rsidRPr="006527B8">
              <w:rPr>
                <w:rFonts w:ascii="Calibri" w:hAnsi="Calibri" w:cs="Calibri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D2F570" w14:textId="77777777" w:rsidR="00542F08" w:rsidRPr="006527B8" w:rsidRDefault="00542F08" w:rsidP="00542F08">
            <w:pPr>
              <w:spacing w:before="120" w:after="120"/>
              <w:rPr>
                <w:rFonts w:ascii="Calibri" w:eastAsia="Calibri" w:hAnsi="Calibri" w:cs="Calibri"/>
                <w:sz w:val="22"/>
                <w:szCs w:val="22"/>
                <w:lang w:eastAsia="ro-RO"/>
              </w:rPr>
            </w:pPr>
            <w:r w:rsidRPr="006527B8">
              <w:rPr>
                <w:rFonts w:ascii="Calibri" w:hAnsi="Calibri" w:cs="Calibri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1E7ED0" w14:textId="77777777" w:rsidR="00542F08" w:rsidRPr="006527B8" w:rsidRDefault="00542F08" w:rsidP="00542F08">
            <w:pPr>
              <w:spacing w:before="120" w:after="120"/>
              <w:rPr>
                <w:rFonts w:ascii="Calibri" w:eastAsia="Calibri" w:hAnsi="Calibri" w:cs="Calibri"/>
                <w:sz w:val="22"/>
                <w:szCs w:val="22"/>
                <w:lang w:eastAsia="ro-RO"/>
              </w:rPr>
            </w:pPr>
            <w:r w:rsidRPr="006527B8">
              <w:rPr>
                <w:rFonts w:ascii="Calibri" w:hAnsi="Calibri" w:cs="Calibri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3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F3C315" w14:textId="77777777" w:rsidR="00542F08" w:rsidRPr="006527B8" w:rsidRDefault="00542F08" w:rsidP="00542F08">
            <w:pPr>
              <w:spacing w:before="120" w:after="120"/>
              <w:rPr>
                <w:rFonts w:ascii="Calibri" w:hAnsi="Calibri" w:cs="Calibri"/>
                <w:sz w:val="22"/>
                <w:szCs w:val="22"/>
                <w:lang w:eastAsia="ro-RO"/>
              </w:rPr>
            </w:pPr>
            <w:r w:rsidRPr="006527B8">
              <w:rPr>
                <w:rFonts w:ascii="Calibri" w:hAnsi="Calibri" w:cs="Calibri"/>
                <w:sz w:val="22"/>
                <w:szCs w:val="22"/>
                <w:lang w:eastAsia="ro-RO"/>
              </w:rPr>
              <w:t> </w:t>
            </w:r>
          </w:p>
        </w:tc>
      </w:tr>
      <w:tr w:rsidR="006527B8" w:rsidRPr="006527B8" w14:paraId="65E504FF" w14:textId="77777777" w:rsidTr="008F3CFD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BB61F5" w14:textId="77777777" w:rsidR="00542F08" w:rsidRPr="006527B8" w:rsidRDefault="00542F08" w:rsidP="00542F08">
            <w:pPr>
              <w:spacing w:before="120" w:after="120"/>
              <w:rPr>
                <w:rFonts w:ascii="Calibri" w:eastAsia="Calibri" w:hAnsi="Calibri" w:cs="Calibri"/>
                <w:sz w:val="22"/>
                <w:szCs w:val="22"/>
                <w:lang w:eastAsia="ro-RO"/>
              </w:rPr>
            </w:pPr>
            <w:r w:rsidRPr="006527B8">
              <w:rPr>
                <w:rFonts w:ascii="Calibri" w:hAnsi="Calibri" w:cs="Calibri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A9C5F9" w14:textId="77777777" w:rsidR="00542F08" w:rsidRPr="006527B8" w:rsidRDefault="00542F08" w:rsidP="00542F08">
            <w:pPr>
              <w:spacing w:before="120" w:after="120"/>
              <w:rPr>
                <w:rFonts w:ascii="Calibri" w:eastAsia="Calibri" w:hAnsi="Calibri" w:cs="Calibri"/>
                <w:sz w:val="22"/>
                <w:szCs w:val="22"/>
                <w:lang w:eastAsia="ro-RO"/>
              </w:rPr>
            </w:pPr>
            <w:r w:rsidRPr="006527B8">
              <w:rPr>
                <w:rFonts w:ascii="Calibri" w:hAnsi="Calibri" w:cs="Calibri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CD6B8" w14:textId="77777777" w:rsidR="00542F08" w:rsidRPr="006527B8" w:rsidRDefault="00542F08" w:rsidP="00542F08">
            <w:pPr>
              <w:spacing w:before="120" w:after="120"/>
              <w:rPr>
                <w:rFonts w:ascii="Calibri" w:eastAsia="Calibri" w:hAnsi="Calibri" w:cs="Calibri"/>
                <w:sz w:val="22"/>
                <w:szCs w:val="22"/>
                <w:lang w:eastAsia="ro-RO"/>
              </w:rPr>
            </w:pPr>
            <w:r w:rsidRPr="006527B8">
              <w:rPr>
                <w:rFonts w:ascii="Calibri" w:hAnsi="Calibri" w:cs="Calibri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663506" w14:textId="77777777" w:rsidR="00542F08" w:rsidRPr="006527B8" w:rsidRDefault="00542F08" w:rsidP="00542F08">
            <w:pPr>
              <w:spacing w:before="120" w:after="120"/>
              <w:rPr>
                <w:rFonts w:ascii="Calibri" w:eastAsia="Calibri" w:hAnsi="Calibri" w:cs="Calibri"/>
                <w:sz w:val="22"/>
                <w:szCs w:val="22"/>
                <w:lang w:eastAsia="ro-RO"/>
              </w:rPr>
            </w:pPr>
            <w:r w:rsidRPr="006527B8">
              <w:rPr>
                <w:rFonts w:ascii="Calibri" w:hAnsi="Calibri" w:cs="Calibri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CFB66" w14:textId="77777777" w:rsidR="00542F08" w:rsidRPr="006527B8" w:rsidRDefault="00542F08" w:rsidP="00542F08">
            <w:pPr>
              <w:spacing w:before="120" w:after="120"/>
              <w:rPr>
                <w:rFonts w:ascii="Calibri" w:eastAsia="Calibri" w:hAnsi="Calibri" w:cs="Calibri"/>
                <w:sz w:val="22"/>
                <w:szCs w:val="22"/>
                <w:lang w:eastAsia="ro-RO"/>
              </w:rPr>
            </w:pPr>
            <w:r w:rsidRPr="006527B8">
              <w:rPr>
                <w:rFonts w:ascii="Calibri" w:hAnsi="Calibri" w:cs="Calibri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3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15582F" w14:textId="77777777" w:rsidR="00542F08" w:rsidRPr="006527B8" w:rsidRDefault="00542F08" w:rsidP="00542F08">
            <w:pPr>
              <w:spacing w:before="120" w:after="120"/>
              <w:rPr>
                <w:rFonts w:ascii="Calibri" w:hAnsi="Calibri" w:cs="Calibri"/>
                <w:sz w:val="22"/>
                <w:szCs w:val="22"/>
                <w:lang w:eastAsia="ro-RO"/>
              </w:rPr>
            </w:pPr>
            <w:r w:rsidRPr="006527B8">
              <w:rPr>
                <w:rFonts w:ascii="Calibri" w:hAnsi="Calibri" w:cs="Calibri"/>
                <w:sz w:val="22"/>
                <w:szCs w:val="22"/>
                <w:lang w:eastAsia="ro-RO"/>
              </w:rPr>
              <w:t> </w:t>
            </w:r>
          </w:p>
        </w:tc>
      </w:tr>
    </w:tbl>
    <w:p w14:paraId="1DFDA9A4" w14:textId="77777777" w:rsidR="00542F08" w:rsidRPr="006527B8" w:rsidRDefault="00542F08" w:rsidP="00542F08">
      <w:pPr>
        <w:spacing w:before="120" w:after="240"/>
        <w:jc w:val="both"/>
        <w:rPr>
          <w:rFonts w:ascii="Calibri" w:hAnsi="Calibri" w:cs="Calibri"/>
          <w:bCs/>
          <w:sz w:val="22"/>
          <w:szCs w:val="22"/>
          <w:lang w:eastAsia="ro-RO"/>
        </w:rPr>
      </w:pPr>
      <w:r w:rsidRPr="006527B8">
        <w:rPr>
          <w:rFonts w:ascii="Calibri" w:hAnsi="Calibri" w:cs="Calibri"/>
          <w:b/>
          <w:bCs/>
          <w:sz w:val="22"/>
          <w:szCs w:val="22"/>
          <w:lang w:eastAsia="ro-RO"/>
        </w:rPr>
        <w:t xml:space="preserve">* </w:t>
      </w:r>
      <w:r w:rsidRPr="006527B8">
        <w:rPr>
          <w:rFonts w:ascii="Calibri" w:hAnsi="Calibri" w:cs="Calibri"/>
          <w:bCs/>
          <w:sz w:val="22"/>
          <w:szCs w:val="22"/>
          <w:lang w:eastAsia="ro-RO"/>
        </w:rPr>
        <w:t xml:space="preserve">În coloana </w:t>
      </w:r>
      <w:r w:rsidRPr="006527B8">
        <w:rPr>
          <w:rFonts w:ascii="Calibri" w:hAnsi="Calibri" w:cs="Calibri"/>
          <w:bCs/>
          <w:sz w:val="22"/>
          <w:szCs w:val="22"/>
          <w:lang w:val="pt-BR" w:eastAsia="ro-RO"/>
        </w:rPr>
        <w:t>“</w:t>
      </w:r>
      <w:r w:rsidRPr="006527B8">
        <w:rPr>
          <w:rFonts w:ascii="Calibri" w:hAnsi="Calibri" w:cs="Calibri"/>
          <w:bCs/>
          <w:sz w:val="22"/>
          <w:szCs w:val="22"/>
          <w:lang w:eastAsia="ro-RO"/>
        </w:rPr>
        <w:t xml:space="preserve">Obiectiv de investiție aferent proiectului”, pentru toate imobilele care fac obiectul proiectului </w:t>
      </w:r>
      <w:r w:rsidRPr="006527B8">
        <w:rPr>
          <w:rFonts w:ascii="Calibri" w:eastAsia="Calibri" w:hAnsi="Calibri" w:cs="Calibri"/>
          <w:bCs/>
          <w:sz w:val="22"/>
          <w:szCs w:val="22"/>
          <w:lang w:eastAsia="ro-RO"/>
        </w:rPr>
        <w:t>(teren/</w:t>
      </w:r>
      <w:r w:rsidR="00085CCD" w:rsidRPr="006527B8">
        <w:rPr>
          <w:rFonts w:ascii="Calibri" w:eastAsia="Calibri" w:hAnsi="Calibri" w:cs="Calibri"/>
          <w:bCs/>
          <w:sz w:val="22"/>
          <w:szCs w:val="22"/>
          <w:lang w:eastAsia="ro-RO"/>
        </w:rPr>
        <w:t>clădire</w:t>
      </w:r>
      <w:r w:rsidRPr="006527B8">
        <w:rPr>
          <w:rFonts w:ascii="Calibri" w:eastAsia="Calibri" w:hAnsi="Calibri" w:cs="Calibri"/>
          <w:bCs/>
          <w:sz w:val="22"/>
          <w:szCs w:val="22"/>
          <w:lang w:eastAsia="ro-RO"/>
        </w:rPr>
        <w:t xml:space="preserve">) identificate prin extrasele de carte funciară, </w:t>
      </w:r>
      <w:r w:rsidRPr="006527B8">
        <w:rPr>
          <w:rFonts w:ascii="Calibri" w:hAnsi="Calibri" w:cs="Calibri"/>
          <w:bCs/>
          <w:sz w:val="22"/>
          <w:szCs w:val="22"/>
          <w:lang w:eastAsia="ro-RO"/>
        </w:rPr>
        <w:t>s</w:t>
      </w:r>
      <w:r w:rsidRPr="006527B8">
        <w:rPr>
          <w:rFonts w:ascii="Calibri" w:eastAsia="Calibri" w:hAnsi="Calibri" w:cs="Calibri"/>
          <w:bCs/>
          <w:sz w:val="22"/>
          <w:szCs w:val="22"/>
          <w:lang w:eastAsia="ro-RO"/>
        </w:rPr>
        <w:t>e vor menționa suprafețele afectate de lucrările de intervenții propuse pentru fiecare obiectiv de investiție propus.</w:t>
      </w:r>
    </w:p>
    <w:sectPr w:rsidR="00542F08" w:rsidRPr="006527B8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31829" w14:textId="77777777" w:rsidR="00BB0C6E" w:rsidRDefault="00BB0C6E">
      <w:r>
        <w:separator/>
      </w:r>
    </w:p>
  </w:endnote>
  <w:endnote w:type="continuationSeparator" w:id="0">
    <w:p w14:paraId="7D4538EF" w14:textId="77777777" w:rsidR="00BB0C6E" w:rsidRDefault="00BB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8C9BC" w14:textId="77777777" w:rsidR="00E40F69" w:rsidRDefault="00E40F69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5B04F181" w14:textId="77777777">
      <w:trPr>
        <w:cantSplit/>
        <w:trHeight w:hRule="exact" w:val="340"/>
        <w:hidden/>
      </w:trPr>
      <w:tc>
        <w:tcPr>
          <w:tcW w:w="9210" w:type="dxa"/>
        </w:tcPr>
        <w:p w14:paraId="17F2DC95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67B1D699" w14:textId="77777777" w:rsidR="00F12E7F" w:rsidRDefault="00542F08" w:rsidP="00F12E7F">
    <w:pPr>
      <w:pStyle w:val="Subsol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18F8360D" wp14:editId="053E42A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08ED86B" wp14:editId="43114C5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867613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8ED86B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3E867613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9AB5285" wp14:editId="0C897DC7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5229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9AB5285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2BB75229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AAFD62" wp14:editId="67C75405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A72CB2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A6A722C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00AABCBB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AAFD62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1AA72CB2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1A6A722C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00AABCBB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64EF1F3A" wp14:editId="448DE4F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82ABA3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EBE35" w14:textId="77777777" w:rsidR="00072DDE" w:rsidRDefault="00542F08">
    <w:pPr>
      <w:pStyle w:val="Subsol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4DBB55B1" wp14:editId="26D339E0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60004C" wp14:editId="4DF826BF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8D43EB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60004C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5D8D43EB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3F33DA3" wp14:editId="65905E4B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1FC503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3F33DA3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91FC503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E7E5968" wp14:editId="0038D5C8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7EBBD2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2F84ADE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6A5D0FD8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7E5968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527EBBD2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2F84ADE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A5D0FD8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1F6E1BD2" wp14:editId="5E2E09A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FB565" w14:textId="77777777" w:rsidR="00BB0C6E" w:rsidRDefault="00BB0C6E">
      <w:r>
        <w:separator/>
      </w:r>
    </w:p>
  </w:footnote>
  <w:footnote w:type="continuationSeparator" w:id="0">
    <w:p w14:paraId="4290120C" w14:textId="77777777" w:rsidR="00BB0C6E" w:rsidRDefault="00BB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AE1ED" w14:textId="77993C67" w:rsidR="00E40F69" w:rsidRDefault="00E40F69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FDD77" w14:textId="4CAF2DD5" w:rsidR="002B3BB9" w:rsidRPr="00851382" w:rsidRDefault="00542F08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26391B0" wp14:editId="00D8D1E0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361787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61315C2D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26391B0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27361787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61315C2D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AFEE8" w14:textId="1A98EBC2" w:rsidR="002B3BB9" w:rsidRDefault="00542F08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34BEA424" wp14:editId="10ABC79B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29154693" wp14:editId="304130E6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4FFDA392" wp14:editId="507904D6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17538">
    <w:abstractNumId w:val="1"/>
  </w:num>
  <w:num w:numId="2" w16cid:durableId="43919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85CCD"/>
    <w:rsid w:val="0009018B"/>
    <w:rsid w:val="00094830"/>
    <w:rsid w:val="000C2AAE"/>
    <w:rsid w:val="001175F2"/>
    <w:rsid w:val="001357F6"/>
    <w:rsid w:val="00144BFD"/>
    <w:rsid w:val="001A763B"/>
    <w:rsid w:val="001E7D06"/>
    <w:rsid w:val="002676C1"/>
    <w:rsid w:val="002B3BB9"/>
    <w:rsid w:val="002E07E9"/>
    <w:rsid w:val="002F1246"/>
    <w:rsid w:val="00351F71"/>
    <w:rsid w:val="00376CFE"/>
    <w:rsid w:val="003E2E03"/>
    <w:rsid w:val="00474F02"/>
    <w:rsid w:val="004B5D26"/>
    <w:rsid w:val="00523BEA"/>
    <w:rsid w:val="00542F08"/>
    <w:rsid w:val="0057715F"/>
    <w:rsid w:val="005A6B00"/>
    <w:rsid w:val="005C21C9"/>
    <w:rsid w:val="005C7AFF"/>
    <w:rsid w:val="00621EC5"/>
    <w:rsid w:val="00643AC4"/>
    <w:rsid w:val="006527B8"/>
    <w:rsid w:val="006B79B9"/>
    <w:rsid w:val="006F14B9"/>
    <w:rsid w:val="007209E0"/>
    <w:rsid w:val="00754551"/>
    <w:rsid w:val="007A69A6"/>
    <w:rsid w:val="007C403D"/>
    <w:rsid w:val="0083396A"/>
    <w:rsid w:val="00851382"/>
    <w:rsid w:val="0088290B"/>
    <w:rsid w:val="008C26CE"/>
    <w:rsid w:val="008E7688"/>
    <w:rsid w:val="008F3CFD"/>
    <w:rsid w:val="00936CF8"/>
    <w:rsid w:val="0095716B"/>
    <w:rsid w:val="009F711B"/>
    <w:rsid w:val="00A06DE4"/>
    <w:rsid w:val="00AE4990"/>
    <w:rsid w:val="00B15233"/>
    <w:rsid w:val="00BB0C6E"/>
    <w:rsid w:val="00BD210E"/>
    <w:rsid w:val="00BD3175"/>
    <w:rsid w:val="00C05C7A"/>
    <w:rsid w:val="00C82AD1"/>
    <w:rsid w:val="00C916A3"/>
    <w:rsid w:val="00CC6C98"/>
    <w:rsid w:val="00D052B0"/>
    <w:rsid w:val="00D22014"/>
    <w:rsid w:val="00D94812"/>
    <w:rsid w:val="00DD113C"/>
    <w:rsid w:val="00E0123C"/>
    <w:rsid w:val="00E31672"/>
    <w:rsid w:val="00E40F69"/>
    <w:rsid w:val="00E753B1"/>
    <w:rsid w:val="00EC1194"/>
    <w:rsid w:val="00EF25AA"/>
    <w:rsid w:val="00EF6CD7"/>
    <w:rsid w:val="00F12E7F"/>
    <w:rsid w:val="00FB1DF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607665"/>
  <w15:chartTrackingRefBased/>
  <w15:docId w15:val="{5BE3B24A-F45F-4A20-BA8F-5F5ACD561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Revizuire">
    <w:name w:val="Revision"/>
    <w:hidden/>
    <w:uiPriority w:val="99"/>
    <w:semiHidden/>
    <w:rsid w:val="00EC1194"/>
    <w:rPr>
      <w:rFonts w:ascii="Arial Narrow" w:hAnsi="Arial Narrow"/>
      <w:sz w:val="24"/>
      <w:szCs w:val="24"/>
      <w:lang w:eastAsia="de-DE"/>
    </w:rPr>
  </w:style>
  <w:style w:type="table" w:customStyle="1" w:styleId="Tabelgril1">
    <w:name w:val="Tabel grilă1"/>
    <w:basedOn w:val="TabelNormal"/>
    <w:next w:val="Tabelgril"/>
    <w:uiPriority w:val="39"/>
    <w:rsid w:val="00EC1194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C119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gril">
    <w:name w:val="Table Grid"/>
    <w:basedOn w:val="TabelNormal"/>
    <w:rsid w:val="00EC11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AAB95-D3DF-4C25-BB1F-FE00ADA3F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16</TotalTime>
  <Pages>1</Pages>
  <Words>163</Words>
  <Characters>950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1111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14</cp:revision>
  <cp:lastPrinted>2022-03-29T08:07:00Z</cp:lastPrinted>
  <dcterms:created xsi:type="dcterms:W3CDTF">2023-05-29T10:19:00Z</dcterms:created>
  <dcterms:modified xsi:type="dcterms:W3CDTF">2026-02-06T08:55:00Z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0861d7b9ca6519b4d12146e4a2447bfa56e29b00cb54a2e01b2f668e4d1b1184</vt:lpwstr>
  </property>
</Properties>
</file>